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0151D2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>I</w:t>
            </w:r>
            <w:r w:rsidR="00CE56A9">
              <w:rPr>
                <w:b/>
              </w:rPr>
              <w:t xml:space="preserve">. </w:t>
            </w:r>
            <w:r w:rsidR="00E86B56">
              <w:rPr>
                <w:b/>
              </w:rPr>
              <w:t xml:space="preserve">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053D9E">
              <w:rPr>
                <w:b/>
                <w:bCs/>
                <w:sz w:val="23"/>
                <w:szCs w:val="23"/>
              </w:rPr>
              <w:t xml:space="preserve"> </w:t>
            </w:r>
            <w:r w:rsidR="00CE56A9">
              <w:rPr>
                <w:b/>
                <w:bCs/>
                <w:sz w:val="23"/>
                <w:szCs w:val="23"/>
              </w:rPr>
              <w:tab/>
            </w:r>
            <w:r w:rsidR="000151D2">
              <w:rPr>
                <w:b/>
                <w:bCs/>
                <w:sz w:val="23"/>
                <w:szCs w:val="23"/>
              </w:rPr>
              <w:t xml:space="preserve">    </w:t>
            </w:r>
            <w:r w:rsidR="000151D2" w:rsidRPr="000151D2">
              <w:rPr>
                <w:b/>
                <w:bCs/>
                <w:sz w:val="23"/>
                <w:szCs w:val="23"/>
              </w:rPr>
              <w:t>8. Logopädinnen</w:t>
            </w:r>
            <w:r w:rsidR="000151D2">
              <w:rPr>
                <w:b/>
                <w:bCs/>
                <w:sz w:val="23"/>
                <w:szCs w:val="23"/>
              </w:rPr>
              <w:t>/</w:t>
            </w:r>
            <w:r w:rsidR="000151D2" w:rsidRPr="000151D2">
              <w:rPr>
                <w:b/>
                <w:bCs/>
                <w:sz w:val="23"/>
                <w:szCs w:val="23"/>
              </w:rPr>
              <w:t>Logopäden</w:t>
            </w:r>
            <w:r w:rsidR="009A7EC0" w:rsidRPr="009B790A">
              <w:rPr>
                <w:b/>
              </w:rPr>
              <w:t>“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331ED" w:rsidRPr="0001508F" w:rsidRDefault="009331ED" w:rsidP="00CE56A9">
            <w:pPr>
              <w:spacing w:before="120" w:after="120"/>
              <w:rPr>
                <w:b/>
              </w:rPr>
            </w:pP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53D9E" w:rsidRPr="00A35D39" w:rsidTr="00D92AFD">
        <w:tc>
          <w:tcPr>
            <w:tcW w:w="4786" w:type="dxa"/>
          </w:tcPr>
          <w:p w:rsidR="00053D9E" w:rsidRPr="00B65B9B" w:rsidRDefault="00053D9E" w:rsidP="00CE56A9">
            <w:pPr>
              <w:spacing w:before="120" w:after="120"/>
            </w:pPr>
            <w:r w:rsidRPr="00053D9E">
              <w:t xml:space="preserve">Beschäftigte in der Tätigkeit von </w:t>
            </w:r>
            <w:r w:rsidR="0026141A" w:rsidRPr="0026141A">
              <w:t>Logopädinnen/Logopäden</w:t>
            </w:r>
          </w:p>
        </w:tc>
        <w:tc>
          <w:tcPr>
            <w:tcW w:w="1701" w:type="dxa"/>
          </w:tcPr>
          <w:p w:rsidR="00053D9E" w:rsidRPr="007B78B1" w:rsidRDefault="007B78B1" w:rsidP="009E3499">
            <w:pPr>
              <w:spacing w:before="120" w:after="120"/>
            </w:pPr>
            <w:r w:rsidRPr="007B78B1">
              <w:t xml:space="preserve">VIII Fgr. </w:t>
            </w:r>
            <w:r w:rsidR="009E3499">
              <w:t>8</w:t>
            </w:r>
            <w:r w:rsidRPr="007B78B1">
              <w:br/>
            </w:r>
            <w:r w:rsidRPr="007B78B1">
              <w:rPr>
                <w:i/>
                <w:sz w:val="20"/>
                <w:szCs w:val="20"/>
              </w:rPr>
              <w:t xml:space="preserve">(VII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053D9E" w:rsidRPr="007B78B1" w:rsidRDefault="007B78B1" w:rsidP="007B78B1">
            <w:pPr>
              <w:spacing w:before="120" w:after="120"/>
            </w:pPr>
            <w:r w:rsidRPr="007B78B1">
              <w:t>EG 3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5)</w:t>
            </w:r>
          </w:p>
        </w:tc>
        <w:tc>
          <w:tcPr>
            <w:tcW w:w="1559" w:type="dxa"/>
            <w:shd w:val="clear" w:color="auto" w:fill="auto"/>
          </w:tcPr>
          <w:p w:rsidR="00053D9E" w:rsidRPr="00A35D39" w:rsidRDefault="00053D9E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5</w:t>
            </w:r>
          </w:p>
        </w:tc>
      </w:tr>
      <w:tr w:rsidR="00053D9E" w:rsidRPr="00B65B9B" w:rsidTr="00542DB3">
        <w:tc>
          <w:tcPr>
            <w:tcW w:w="4786" w:type="dxa"/>
          </w:tcPr>
          <w:p w:rsidR="00053D9E" w:rsidRPr="00B65B9B" w:rsidRDefault="0026141A" w:rsidP="00CE56A9">
            <w:pPr>
              <w:spacing w:before="120" w:after="120"/>
            </w:pPr>
            <w:r w:rsidRPr="0026141A">
              <w:t xml:space="preserve">Logopädinnen/Logopäden </w:t>
            </w:r>
            <w:r w:rsidR="000E4558">
              <w:t>mit staatl</w:t>
            </w:r>
            <w:r w:rsidR="00CE56A9">
              <w:t>.</w:t>
            </w:r>
            <w:r w:rsidR="000E4558">
              <w:t xml:space="preserve"> Anerkennung</w:t>
            </w:r>
            <w:r w:rsidR="000E4558" w:rsidRPr="00053D9E">
              <w:t xml:space="preserve"> </w:t>
            </w:r>
            <w:r w:rsidR="000E4558">
              <w:t>und</w:t>
            </w:r>
            <w:r w:rsidR="00053D9E">
              <w:t xml:space="preserve"> </w:t>
            </w:r>
            <w:proofErr w:type="spellStart"/>
            <w:r w:rsidR="00053D9E">
              <w:t>entspr</w:t>
            </w:r>
            <w:proofErr w:type="spellEnd"/>
            <w:r w:rsidR="000E4558">
              <w:t>.</w:t>
            </w:r>
            <w:r w:rsidR="00053D9E" w:rsidRPr="00053D9E">
              <w:t xml:space="preserve"> Tätigkeit. </w:t>
            </w:r>
          </w:p>
        </w:tc>
        <w:tc>
          <w:tcPr>
            <w:tcW w:w="1701" w:type="dxa"/>
          </w:tcPr>
          <w:p w:rsidR="00053D9E" w:rsidRPr="007B78B1" w:rsidRDefault="007B78B1" w:rsidP="0026141A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26141A">
              <w:t>22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Vc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053D9E" w:rsidRPr="007B78B1" w:rsidRDefault="007B78B1" w:rsidP="000763AE">
            <w:pPr>
              <w:spacing w:before="120" w:after="120"/>
            </w:pPr>
            <w:r>
              <w:t>EG 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053D9E" w:rsidRPr="00B65B9B" w:rsidRDefault="00053D9E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7</w:t>
            </w:r>
          </w:p>
        </w:tc>
      </w:tr>
      <w:tr w:rsidR="007B78B1" w:rsidRPr="00C57D48" w:rsidTr="008C214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>m</w:t>
            </w:r>
            <w:r w:rsidRPr="00053D9E">
              <w:t>ind</w:t>
            </w:r>
            <w:r>
              <w:t>. 1/4</w:t>
            </w:r>
            <w:r w:rsidRPr="00053D9E">
              <w:t xml:space="preserve"> schwierige Aufgaben</w:t>
            </w:r>
          </w:p>
          <w:p w:rsidR="007B78B1" w:rsidRPr="00B65B9B" w:rsidRDefault="007B78B1" w:rsidP="00053D9E">
            <w:pPr>
              <w:spacing w:before="120" w:after="120"/>
            </w:pPr>
            <w:r w:rsidRPr="00053D9E">
              <w:t xml:space="preserve">(Hierzu Protokollerklärung) </w:t>
            </w:r>
          </w:p>
        </w:tc>
        <w:tc>
          <w:tcPr>
            <w:tcW w:w="1701" w:type="dxa"/>
          </w:tcPr>
          <w:p w:rsidR="007B78B1" w:rsidRPr="007B78B1" w:rsidRDefault="007B78B1" w:rsidP="0026141A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26141A">
              <w:t>21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Vc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7B78B1" w:rsidP="001B5ECE">
            <w:pPr>
              <w:spacing w:before="120" w:after="120"/>
            </w:pPr>
            <w:r>
              <w:t>EG 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7B78B1" w:rsidRPr="007B78B1" w:rsidRDefault="007B78B1" w:rsidP="00540807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8</w:t>
            </w:r>
          </w:p>
        </w:tc>
      </w:tr>
      <w:tr w:rsidR="007B78B1" w:rsidTr="0019653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 xml:space="preserve">(50%) </w:t>
            </w:r>
            <w:r w:rsidRPr="00053D9E">
              <w:t>schwierige Aufgaben</w:t>
            </w:r>
          </w:p>
          <w:p w:rsidR="007B78B1" w:rsidRPr="00540807" w:rsidRDefault="007B78B1" w:rsidP="007B78B1">
            <w:pPr>
              <w:spacing w:before="120" w:after="120"/>
              <w:rPr>
                <w:b/>
              </w:rPr>
            </w:pPr>
            <w:r w:rsidRPr="00053D9E">
              <w:t>(Hierzu Protokollerklärung</w:t>
            </w:r>
            <w:r w:rsidR="00CE56A9">
              <w:t xml:space="preserve"> Nr. 1</w:t>
            </w:r>
            <w:r w:rsidRPr="00053D9E">
              <w:t xml:space="preserve">) </w:t>
            </w:r>
          </w:p>
        </w:tc>
        <w:tc>
          <w:tcPr>
            <w:tcW w:w="1701" w:type="dxa"/>
          </w:tcPr>
          <w:p w:rsidR="007B78B1" w:rsidRPr="007B78B1" w:rsidRDefault="007B78B1" w:rsidP="0026141A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</w:t>
            </w:r>
            <w:r w:rsidR="0026141A">
              <w:t>19</w:t>
            </w:r>
            <w:r w:rsidR="00392DED">
              <w:br/>
            </w:r>
            <w:r w:rsidR="00392DED" w:rsidRPr="00392DED">
              <w:rPr>
                <w:i/>
                <w:sz w:val="20"/>
                <w:szCs w:val="20"/>
              </w:rPr>
              <w:t>(</w:t>
            </w:r>
            <w:proofErr w:type="spellStart"/>
            <w:r w:rsidR="00392DED" w:rsidRPr="00392DED">
              <w:rPr>
                <w:i/>
                <w:sz w:val="20"/>
                <w:szCs w:val="20"/>
              </w:rPr>
              <w:t>Vb</w:t>
            </w:r>
            <w:proofErr w:type="spellEnd"/>
            <w:r w:rsidR="00392DED" w:rsidRPr="00392DE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392DED" w:rsidRPr="00392DED">
              <w:rPr>
                <w:i/>
                <w:sz w:val="20"/>
                <w:szCs w:val="20"/>
              </w:rPr>
              <w:t>Bew</w:t>
            </w:r>
            <w:proofErr w:type="spellEnd"/>
            <w:r w:rsidR="00392DED" w:rsidRPr="00392DED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7B78B1" w:rsidP="00E00484">
            <w:pPr>
              <w:spacing w:before="120" w:after="120"/>
            </w:pPr>
            <w:r>
              <w:t>EG 8</w:t>
            </w:r>
            <w:r w:rsidR="00392DED">
              <w:br/>
            </w:r>
            <w:r w:rsidR="00392DED" w:rsidRPr="00392DED">
              <w:rPr>
                <w:i/>
                <w:sz w:val="20"/>
                <w:szCs w:val="20"/>
              </w:rPr>
              <w:t>(EG 9 -klein-)</w:t>
            </w:r>
          </w:p>
        </w:tc>
        <w:tc>
          <w:tcPr>
            <w:tcW w:w="1559" w:type="dxa"/>
            <w:shd w:val="clear" w:color="auto" w:fill="auto"/>
          </w:tcPr>
          <w:p w:rsidR="007B78B1" w:rsidRPr="004453B5" w:rsidRDefault="007B78B1" w:rsidP="00BE1E9C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9a</w:t>
            </w:r>
          </w:p>
        </w:tc>
      </w:tr>
      <w:tr w:rsidR="00DB5C2A" w:rsidRPr="00DB5C2A" w:rsidTr="00196533">
        <w:tc>
          <w:tcPr>
            <w:tcW w:w="4786" w:type="dxa"/>
          </w:tcPr>
          <w:p w:rsidR="00CE56A9" w:rsidRDefault="00CE56A9" w:rsidP="00CE56A9">
            <w:pPr>
              <w:spacing w:before="120" w:after="120"/>
            </w:pPr>
            <w:r>
              <w:t>Hilfskräfte bei wissenschaftlichen Forschungs-</w:t>
            </w:r>
            <w:proofErr w:type="spellStart"/>
            <w:r>
              <w:t>aufgaben</w:t>
            </w:r>
            <w:proofErr w:type="spellEnd"/>
            <w:r>
              <w:t xml:space="preserve"> mit einem besonders hohen Maß von Verantwortlichkeit tätig sind.</w:t>
            </w:r>
          </w:p>
          <w:p w:rsidR="00CE56A9" w:rsidRDefault="00CE56A9" w:rsidP="00CE56A9">
            <w:pPr>
              <w:spacing w:before="120" w:after="120"/>
            </w:pPr>
            <w:r>
              <w:t>(Hierzu Protokollerklärung Nr. 2)</w:t>
            </w:r>
          </w:p>
        </w:tc>
        <w:tc>
          <w:tcPr>
            <w:tcW w:w="1701" w:type="dxa"/>
          </w:tcPr>
          <w:p w:rsidR="00DB5C2A" w:rsidRDefault="00DB5C2A" w:rsidP="00A608DF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</w:t>
            </w:r>
            <w:r w:rsidR="00A608DF">
              <w:t>20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IVb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CE56A9" w:rsidRDefault="00DB5C2A" w:rsidP="00E00484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CE56A9" w:rsidRPr="00DB5C2A" w:rsidRDefault="00CE56A9" w:rsidP="00BE1E9C">
            <w:pPr>
              <w:spacing w:before="120" w:after="120"/>
            </w:pPr>
            <w:r w:rsidRPr="00DB5C2A">
              <w:t>EG 9b Fgr. 1</w:t>
            </w:r>
          </w:p>
        </w:tc>
      </w:tr>
      <w:tr w:rsidR="00CE56A9" w:rsidRPr="00576A8F" w:rsidTr="008B2960">
        <w:tc>
          <w:tcPr>
            <w:tcW w:w="4786" w:type="dxa"/>
          </w:tcPr>
          <w:p w:rsidR="009E3499" w:rsidRDefault="009E3499" w:rsidP="009E3499">
            <w:pPr>
              <w:spacing w:before="120" w:after="120"/>
            </w:pPr>
            <w:r>
              <w:t xml:space="preserve">mindestens zur Hälfte eine oder mehrere der folgenden Aufgaben erfüllen: </w:t>
            </w:r>
          </w:p>
          <w:p w:rsidR="009E3499" w:rsidRDefault="009E3499" w:rsidP="009E3499">
            <w:pPr>
              <w:spacing w:before="120" w:after="120"/>
              <w:ind w:left="284" w:hanging="284"/>
            </w:pPr>
            <w:r>
              <w:t>- Behandlung von Dysphagien (</w:t>
            </w:r>
            <w:proofErr w:type="spellStart"/>
            <w:r>
              <w:t>Schluckstörun</w:t>
            </w:r>
            <w:proofErr w:type="spellEnd"/>
            <w:r>
              <w:t>-</w:t>
            </w:r>
            <w:r>
              <w:t xml:space="preserve">gen) oder Sprach- und Sprechstörungen im Zusammenhang mit neurologischen </w:t>
            </w:r>
            <w:proofErr w:type="spellStart"/>
            <w:r>
              <w:t>Erkran</w:t>
            </w:r>
            <w:r>
              <w:t>-</w:t>
            </w:r>
            <w:r>
              <w:t>kungen</w:t>
            </w:r>
            <w:proofErr w:type="spellEnd"/>
            <w:r>
              <w:t xml:space="preserve"> oder Demenzen oder im </w:t>
            </w:r>
            <w:proofErr w:type="spellStart"/>
            <w:r>
              <w:t>geria</w:t>
            </w:r>
            <w:r>
              <w:t>-</w:t>
            </w:r>
            <w:r>
              <w:t>trischen</w:t>
            </w:r>
            <w:proofErr w:type="spellEnd"/>
            <w:r>
              <w:t xml:space="preserve"> Bereich, </w:t>
            </w:r>
          </w:p>
          <w:p w:rsidR="009E3499" w:rsidRDefault="009E3499" w:rsidP="009E3499">
            <w:pPr>
              <w:spacing w:before="120" w:after="120"/>
              <w:ind w:left="284" w:hanging="284"/>
            </w:pPr>
            <w:r>
              <w:t xml:space="preserve">- Behandlung von Dysphagien und </w:t>
            </w:r>
            <w:proofErr w:type="spellStart"/>
            <w:r>
              <w:t>Fütter</w:t>
            </w:r>
            <w:proofErr w:type="spellEnd"/>
            <w:r>
              <w:t>-</w:t>
            </w:r>
            <w:r>
              <w:t>störungen von Säuglingen,</w:t>
            </w:r>
          </w:p>
          <w:p w:rsidR="00CE56A9" w:rsidRPr="00053D9E" w:rsidRDefault="009E3499" w:rsidP="009E3499">
            <w:pPr>
              <w:spacing w:before="120" w:after="120"/>
              <w:ind w:left="284" w:hanging="284"/>
            </w:pPr>
            <w:r>
              <w:t xml:space="preserve">- Durchführung des </w:t>
            </w:r>
            <w:proofErr w:type="spellStart"/>
            <w:r>
              <w:t>Trachealkanülenmanage</w:t>
            </w:r>
            <w:r>
              <w:t>-</w:t>
            </w:r>
            <w:r>
              <w:t>ments</w:t>
            </w:r>
            <w:proofErr w:type="spellEnd"/>
            <w:r>
              <w:t>.</w:t>
            </w:r>
          </w:p>
        </w:tc>
        <w:tc>
          <w:tcPr>
            <w:tcW w:w="3402" w:type="dxa"/>
            <w:gridSpan w:val="2"/>
          </w:tcPr>
          <w:p w:rsidR="00CE56A9" w:rsidRPr="007B78B1" w:rsidRDefault="00DB5C2A" w:rsidP="000763AE">
            <w:pPr>
              <w:spacing w:before="120" w:after="120"/>
              <w:rPr>
                <w:b/>
              </w:rPr>
            </w:pPr>
            <w:r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CE56A9" w:rsidRPr="007B78B1" w:rsidRDefault="00CE56A9" w:rsidP="000763AE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9b Fgr. 2</w:t>
            </w:r>
          </w:p>
        </w:tc>
      </w:tr>
      <w:tr w:rsidR="007B78B1" w:rsidRPr="00540807" w:rsidTr="0036439B">
        <w:tc>
          <w:tcPr>
            <w:tcW w:w="9747" w:type="dxa"/>
            <w:gridSpan w:val="4"/>
          </w:tcPr>
          <w:p w:rsidR="009E3499" w:rsidRDefault="009E3499" w:rsidP="009E3499">
            <w:pPr>
              <w:spacing w:before="120" w:after="120"/>
              <w:ind w:left="284" w:hanging="284"/>
            </w:pPr>
            <w:r>
              <w:t xml:space="preserve">Protokollerklärungen: </w:t>
            </w:r>
          </w:p>
          <w:p w:rsidR="009E3499" w:rsidRDefault="009E3499" w:rsidP="009E3499">
            <w:pPr>
              <w:spacing w:before="120" w:after="120"/>
              <w:ind w:left="284" w:hanging="284"/>
            </w:pPr>
            <w:r>
              <w:t xml:space="preserve">1. Schwierige Aufgaben sind z.B. die Erhebung der logopädisch relevanten Anamnese sowie die Auswahl und </w:t>
            </w:r>
            <w:r>
              <w:t>Durchführung geeigneter Untersu</w:t>
            </w:r>
            <w:r>
              <w:t xml:space="preserve">chungsverfahren bei Kindern, die Erstellung patientenbezogener therapeutischer Konzepte unter Berücksichtigung der jeweiligen </w:t>
            </w:r>
            <w:proofErr w:type="spellStart"/>
            <w:r>
              <w:t>indivi</w:t>
            </w:r>
            <w:proofErr w:type="spellEnd"/>
            <w:r>
              <w:t>-</w:t>
            </w:r>
            <w:r>
              <w:t>duellen Störungsbilder bei Demenzen oder nach Hirnverletzungen, die Behandlung von Kehl</w:t>
            </w:r>
            <w:r>
              <w:t>-</w:t>
            </w:r>
            <w:r>
              <w:t xml:space="preserve">kopflosen, von Patientinnen und Patienten nach Schlaganfällen oder anderen </w:t>
            </w:r>
            <w:proofErr w:type="spellStart"/>
            <w:r>
              <w:t>Hirnverletzun</w:t>
            </w:r>
            <w:proofErr w:type="spellEnd"/>
            <w:r>
              <w:t>-</w:t>
            </w:r>
            <w:r>
              <w:t xml:space="preserve">gen, die Behandlung von schwer intelligenz-geminderten Patientinnen und Patienten oder von Patientinnen und </w:t>
            </w:r>
            <w:proofErr w:type="spellStart"/>
            <w:r>
              <w:t>Pati</w:t>
            </w:r>
            <w:proofErr w:type="spellEnd"/>
            <w:r>
              <w:t xml:space="preserve">-enten mit frühkindlichen Hirnschäden oder anderen schweren </w:t>
            </w:r>
            <w:proofErr w:type="spellStart"/>
            <w:r>
              <w:t>Erkran</w:t>
            </w:r>
            <w:r>
              <w:t>-</w:t>
            </w:r>
            <w:r>
              <w:t>kungen</w:t>
            </w:r>
            <w:proofErr w:type="spellEnd"/>
            <w:r>
              <w:t xml:space="preserve"> mit lang anhaltenden und schweren Auswirkungen auf die Sprachentwicklung sowie Durchführung von Therapien bei Kindern mit Sprach-entwicklungsstörungen.</w:t>
            </w:r>
          </w:p>
          <w:p w:rsidR="007B78B1" w:rsidRPr="00540807" w:rsidRDefault="009E3499" w:rsidP="009E3499">
            <w:pPr>
              <w:spacing w:before="120" w:after="120"/>
              <w:ind w:left="284" w:hanging="284"/>
            </w:pPr>
            <w:r>
              <w:t>2. Beschäftigte, die im Rahmen ihrer Tätigkeit als Hilfskräfte bei wissenschaftlichen Forschungs</w:t>
            </w:r>
            <w:r>
              <w:t>-</w:t>
            </w:r>
            <w:proofErr w:type="spellStart"/>
            <w:r>
              <w:t>aufgaben</w:t>
            </w:r>
            <w:proofErr w:type="spellEnd"/>
            <w:r>
              <w:t xml:space="preserve"> mit einem besonders hohen Maß von Verantwortlichkeit tätig sind, sind auch dann als solche eingruppiert, wenn sie im Rahmen dieser Tätigkeit Aufgaben erfüllen, die in der Protokollerklärung Nr. 1 genannt sind.</w:t>
            </w:r>
          </w:p>
        </w:tc>
      </w:tr>
    </w:tbl>
    <w:p w:rsidR="00392DED" w:rsidRDefault="00392DED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DB5C2A" w:rsidTr="000F72EC">
        <w:tc>
          <w:tcPr>
            <w:tcW w:w="4786" w:type="dxa"/>
          </w:tcPr>
          <w:p w:rsidR="00DB5C2A" w:rsidRDefault="00DB5C2A" w:rsidP="000F72EC">
            <w:pPr>
              <w:spacing w:before="120" w:after="120"/>
            </w:pPr>
            <w:r>
              <w:t>Weitere Merkmale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DB5C2A" w:rsidTr="000F72EC">
        <w:tc>
          <w:tcPr>
            <w:tcW w:w="4786" w:type="dxa"/>
          </w:tcPr>
          <w:p w:rsidR="00DB5C2A" w:rsidRDefault="00DB5C2A" w:rsidP="00A608DF">
            <w:pPr>
              <w:spacing w:before="120" w:after="120"/>
            </w:pPr>
            <w:r>
              <w:t xml:space="preserve">Lehrkräfte an Lehranstalten für </w:t>
            </w:r>
            <w:r w:rsidR="00A608DF" w:rsidRPr="00A608DF">
              <w:t>Logopäden</w:t>
            </w:r>
            <w:r>
              <w:t xml:space="preserve"> (Hierzu Protokollerklärung Nr. 3)</w:t>
            </w:r>
          </w:p>
        </w:tc>
        <w:tc>
          <w:tcPr>
            <w:tcW w:w="1701" w:type="dxa"/>
          </w:tcPr>
          <w:p w:rsidR="00DB5C2A" w:rsidRDefault="00DB5C2A" w:rsidP="00A608DF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</w:t>
            </w:r>
            <w:r w:rsidR="00A608DF">
              <w:t>19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IVb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DB5C2A" w:rsidTr="000F72EC">
        <w:tc>
          <w:tcPr>
            <w:tcW w:w="4786" w:type="dxa"/>
          </w:tcPr>
          <w:p w:rsidR="00DB5C2A" w:rsidRDefault="00DB5C2A" w:rsidP="00DB5C2A">
            <w:pPr>
              <w:spacing w:before="120" w:after="120"/>
            </w:pPr>
            <w:r>
              <w:t xml:space="preserve">Erste Lehrkräfte an Lehranstalten für </w:t>
            </w:r>
            <w:bookmarkStart w:id="0" w:name="_GoBack"/>
            <w:bookmarkEnd w:id="0"/>
            <w:r w:rsidR="00A608DF" w:rsidRPr="00A608DF">
              <w:t>Logopäden</w:t>
            </w:r>
            <w:r>
              <w:t xml:space="preserve"> </w:t>
            </w:r>
          </w:p>
          <w:p w:rsidR="00DB5C2A" w:rsidRDefault="00DB5C2A" w:rsidP="00DB5C2A">
            <w:pPr>
              <w:spacing w:before="120" w:after="120"/>
            </w:pPr>
            <w:r>
              <w:t>(Hierzu Protokollerklärungen Nrn. 3 und 4)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  <w:proofErr w:type="spellStart"/>
            <w:r>
              <w:t>IVb</w:t>
            </w:r>
            <w:proofErr w:type="spellEnd"/>
            <w:r>
              <w:t xml:space="preserve"> Fgr. 1</w:t>
            </w:r>
            <w:r w:rsidR="00A608DF">
              <w:t>0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IVa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  <w:r>
              <w:t>EG 10</w:t>
            </w: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</w:tbl>
    <w:p w:rsidR="00A35D39" w:rsidRDefault="00A35D39" w:rsidP="00C57D48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151D2"/>
    <w:rsid w:val="00053D9E"/>
    <w:rsid w:val="000B4891"/>
    <w:rsid w:val="000E4558"/>
    <w:rsid w:val="00136548"/>
    <w:rsid w:val="00196533"/>
    <w:rsid w:val="00256218"/>
    <w:rsid w:val="0026141A"/>
    <w:rsid w:val="003170D8"/>
    <w:rsid w:val="00392DED"/>
    <w:rsid w:val="003E4B8B"/>
    <w:rsid w:val="004175F2"/>
    <w:rsid w:val="004453B5"/>
    <w:rsid w:val="004D0A3D"/>
    <w:rsid w:val="00540807"/>
    <w:rsid w:val="005616E9"/>
    <w:rsid w:val="005D197E"/>
    <w:rsid w:val="005E2151"/>
    <w:rsid w:val="00665954"/>
    <w:rsid w:val="00670D0B"/>
    <w:rsid w:val="0068533C"/>
    <w:rsid w:val="006F7C75"/>
    <w:rsid w:val="00701B5A"/>
    <w:rsid w:val="0071573D"/>
    <w:rsid w:val="00735B2A"/>
    <w:rsid w:val="007679C5"/>
    <w:rsid w:val="0078025D"/>
    <w:rsid w:val="00782911"/>
    <w:rsid w:val="007B23EB"/>
    <w:rsid w:val="007B573D"/>
    <w:rsid w:val="007B78B1"/>
    <w:rsid w:val="00812D1B"/>
    <w:rsid w:val="0081598C"/>
    <w:rsid w:val="008330F7"/>
    <w:rsid w:val="008477F8"/>
    <w:rsid w:val="009331ED"/>
    <w:rsid w:val="009A7EC0"/>
    <w:rsid w:val="009B790A"/>
    <w:rsid w:val="009E3499"/>
    <w:rsid w:val="00A17C57"/>
    <w:rsid w:val="00A30E0C"/>
    <w:rsid w:val="00A35D39"/>
    <w:rsid w:val="00A4425D"/>
    <w:rsid w:val="00A608DF"/>
    <w:rsid w:val="00AE00BF"/>
    <w:rsid w:val="00B65B9B"/>
    <w:rsid w:val="00BE1E9C"/>
    <w:rsid w:val="00C27548"/>
    <w:rsid w:val="00C2788B"/>
    <w:rsid w:val="00C57D48"/>
    <w:rsid w:val="00C8718F"/>
    <w:rsid w:val="00CD48A0"/>
    <w:rsid w:val="00CE31B9"/>
    <w:rsid w:val="00CE56A9"/>
    <w:rsid w:val="00D028C4"/>
    <w:rsid w:val="00DA46EA"/>
    <w:rsid w:val="00DB5C2A"/>
    <w:rsid w:val="00DC170B"/>
    <w:rsid w:val="00E00484"/>
    <w:rsid w:val="00E240DD"/>
    <w:rsid w:val="00E41A97"/>
    <w:rsid w:val="00E86B56"/>
    <w:rsid w:val="00E9543F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D18BD-F00E-414B-95BF-8489A0FBD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2DCB65D2.dotm</Template>
  <TotalTime>0</TotalTime>
  <Pages>2</Pages>
  <Words>339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2016-10-18T10:04:00Z</dcterms:created>
  <dcterms:modified xsi:type="dcterms:W3CDTF">2016-10-18T10:04:00Z</dcterms:modified>
</cp:coreProperties>
</file>